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B2" w:rsidRPr="0055067B" w:rsidRDefault="000C29B2" w:rsidP="00866F90">
      <w:pPr>
        <w:jc w:val="center"/>
        <w:rPr>
          <w:rFonts w:ascii="Times New Roman" w:hAnsi="Times New Roman"/>
          <w:b/>
          <w:sz w:val="28"/>
          <w:szCs w:val="28"/>
        </w:rPr>
      </w:pPr>
      <w:r w:rsidRPr="0055067B">
        <w:rPr>
          <w:rFonts w:ascii="Times New Roman" w:hAnsi="Times New Roman"/>
          <w:b/>
          <w:sz w:val="28"/>
          <w:szCs w:val="28"/>
        </w:rPr>
        <w:t>Эссе</w:t>
      </w:r>
    </w:p>
    <w:p w:rsidR="000C29B2" w:rsidRPr="0055067B" w:rsidRDefault="000C29B2" w:rsidP="00866F90">
      <w:pPr>
        <w:jc w:val="center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>учителя начальных классов</w:t>
      </w:r>
    </w:p>
    <w:p w:rsidR="000C29B2" w:rsidRPr="0055067B" w:rsidRDefault="000C29B2" w:rsidP="00866F90">
      <w:pPr>
        <w:jc w:val="center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>МАОУ «Заводоуковской СОШ №1»</w:t>
      </w:r>
    </w:p>
    <w:p w:rsidR="000C29B2" w:rsidRPr="0055067B" w:rsidRDefault="000C29B2" w:rsidP="00866F90">
      <w:pPr>
        <w:jc w:val="center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>Ванюковой Галины Васильевны</w:t>
      </w:r>
    </w:p>
    <w:p w:rsidR="000C29B2" w:rsidRPr="0055067B" w:rsidRDefault="000C29B2" w:rsidP="00866F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29B2" w:rsidRPr="0055067B" w:rsidRDefault="000C29B2" w:rsidP="00866F90">
      <w:pPr>
        <w:jc w:val="center"/>
        <w:rPr>
          <w:rFonts w:ascii="Times New Roman" w:hAnsi="Times New Roman"/>
          <w:b/>
          <w:sz w:val="28"/>
          <w:szCs w:val="28"/>
        </w:rPr>
      </w:pPr>
      <w:r w:rsidRPr="0055067B">
        <w:rPr>
          <w:rFonts w:ascii="Times New Roman" w:hAnsi="Times New Roman"/>
          <w:b/>
          <w:sz w:val="28"/>
          <w:szCs w:val="28"/>
        </w:rPr>
        <w:t>«Я - учитель»</w:t>
      </w:r>
    </w:p>
    <w:p w:rsidR="000C29B2" w:rsidRPr="0055067B" w:rsidRDefault="000C29B2" w:rsidP="00866F90">
      <w:pPr>
        <w:spacing w:line="240" w:lineRule="auto"/>
        <w:ind w:firstLine="540"/>
        <w:jc w:val="right"/>
        <w:rPr>
          <w:rFonts w:ascii="Times New Roman" w:hAnsi="Times New Roman"/>
          <w:bCs/>
          <w:i/>
          <w:sz w:val="28"/>
          <w:szCs w:val="28"/>
        </w:rPr>
      </w:pPr>
      <w:r w:rsidRPr="0055067B">
        <w:rPr>
          <w:rFonts w:ascii="Times New Roman" w:hAnsi="Times New Roman"/>
          <w:bCs/>
          <w:i/>
          <w:sz w:val="28"/>
          <w:szCs w:val="28"/>
        </w:rPr>
        <w:t>«К педагогическому делу надо призывать, как к делу морскому, медицинскому или тому подобным, не тех, которые стремятся   только обеспечить свою жизнь, а тех, которые чувствуют   к этому делу и к науке сознательное призвание и предчувствуют в нем свое   удовлетворение, понимая общую народную надобность.»</w:t>
      </w:r>
    </w:p>
    <w:p w:rsidR="000C29B2" w:rsidRPr="0055067B" w:rsidRDefault="000C29B2" w:rsidP="00866F90">
      <w:pPr>
        <w:ind w:firstLine="540"/>
        <w:jc w:val="right"/>
        <w:rPr>
          <w:rFonts w:ascii="Times New Roman" w:hAnsi="Times New Roman"/>
          <w:i/>
          <w:sz w:val="28"/>
          <w:szCs w:val="28"/>
        </w:rPr>
      </w:pPr>
      <w:r w:rsidRPr="0055067B">
        <w:rPr>
          <w:rFonts w:ascii="Times New Roman" w:hAnsi="Times New Roman"/>
          <w:bCs/>
          <w:i/>
          <w:sz w:val="28"/>
          <w:szCs w:val="28"/>
        </w:rPr>
        <w:t>Д.И Менделеев</w:t>
      </w:r>
    </w:p>
    <w:p w:rsidR="000C29B2" w:rsidRPr="0055067B" w:rsidRDefault="000C29B2" w:rsidP="00866F9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       «Я – учитель!»  Произнеся это, вспоминаю свое отражение в зеркале: дошкольница, стоящая в туфлях на высоком каблуке, надев, зачем-то мамину пуховую вязаную шапку, с учебником литературы 10 класса в руках, громко говорю: «Здравствуйте, ребята!  Садитесь!» и читаю наизусть: «Месяц, месяц, мой дружок, позолоченный рожок…» </w:t>
      </w:r>
    </w:p>
    <w:p w:rsidR="000C29B2" w:rsidRPr="0055067B" w:rsidRDefault="000C29B2" w:rsidP="00866F9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«Учительство» … впитала с детства, видя, как мама проверяет тетради, читает книги, что-то пишет, тайком копировала ее - я не могла стать «не учителем». </w:t>
      </w:r>
    </w:p>
    <w:p w:rsidR="000C29B2" w:rsidRPr="0055067B" w:rsidRDefault="000C29B2" w:rsidP="00866F9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b/>
          <w:sz w:val="28"/>
          <w:szCs w:val="28"/>
        </w:rPr>
        <w:t>«</w:t>
      </w:r>
      <w:r w:rsidRPr="0055067B">
        <w:rPr>
          <w:rFonts w:ascii="Times New Roman" w:hAnsi="Times New Roman"/>
          <w:b/>
          <w:i/>
          <w:sz w:val="28"/>
          <w:szCs w:val="28"/>
        </w:rPr>
        <w:t>Не тот учитель, кто получает </w:t>
      </w:r>
      <w:hyperlink r:id="rId6" w:history="1">
        <w:r w:rsidRPr="0055067B">
          <w:rPr>
            <w:rFonts w:ascii="Times New Roman" w:hAnsi="Times New Roman"/>
            <w:b/>
            <w:i/>
            <w:sz w:val="28"/>
            <w:szCs w:val="28"/>
          </w:rPr>
          <w:t>воспитание</w:t>
        </w:r>
      </w:hyperlink>
      <w:r w:rsidRPr="0055067B">
        <w:rPr>
          <w:rFonts w:ascii="Times New Roman" w:hAnsi="Times New Roman"/>
          <w:b/>
          <w:i/>
          <w:sz w:val="28"/>
          <w:szCs w:val="28"/>
        </w:rPr>
        <w:t> и образование учителя, а тот, у кого есть внутренняя уверенность в том, что он есть, должен быть и не может быть иным. Эта уверенность встречается редко и может быть доказана только жертвами, которые человек приносит своему призванию.»</w:t>
      </w:r>
      <w:r w:rsidRPr="0055067B">
        <w:rPr>
          <w:rFonts w:ascii="Times New Roman" w:hAnsi="Times New Roman"/>
          <w:i/>
          <w:sz w:val="28"/>
          <w:szCs w:val="28"/>
        </w:rPr>
        <w:t xml:space="preserve"> </w:t>
      </w:r>
      <w:r w:rsidRPr="0055067B">
        <w:rPr>
          <w:rFonts w:ascii="Times New Roman" w:hAnsi="Times New Roman"/>
          <w:sz w:val="28"/>
          <w:szCs w:val="28"/>
        </w:rPr>
        <w:t xml:space="preserve">Слова Льва Николаевича Толстого стали моим ориентиром в жизни. </w:t>
      </w:r>
    </w:p>
    <w:p w:rsidR="000C29B2" w:rsidRPr="0055067B" w:rsidRDefault="000C29B2" w:rsidP="00866F9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        Я - учитель!  Какой? Хороший или плохой? Эти вопросы задаю себе каждый день, и каждый день получаю неоднозначный ответ. Ни один день не похож на другой. Каждый день - новое открытие, каждый день - неповторимый взгляд, каждый день - особые успехи детей, и, к сожалению, горести. Но без поражений нет побед!</w:t>
      </w:r>
    </w:p>
    <w:p w:rsidR="000C29B2" w:rsidRPr="0055067B" w:rsidRDefault="000C29B2" w:rsidP="00866F9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        Главная функция учителя - управление процессами обучения, воспита</w:t>
      </w:r>
      <w:r w:rsidRPr="0055067B">
        <w:rPr>
          <w:rFonts w:ascii="Times New Roman" w:hAnsi="Times New Roman"/>
          <w:sz w:val="28"/>
          <w:szCs w:val="28"/>
        </w:rPr>
        <w:softHyphen/>
        <w:t>ния, развития, формирования</w:t>
      </w:r>
      <w:r w:rsidRPr="0055067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.  </w:t>
      </w:r>
      <w:r w:rsidRPr="0055067B">
        <w:rPr>
          <w:rFonts w:ascii="Times New Roman" w:hAnsi="Times New Roman"/>
          <w:sz w:val="28"/>
          <w:szCs w:val="28"/>
        </w:rPr>
        <w:t xml:space="preserve">Но все, же главной основой своей профессии я считаю любовь к детям. Мне интересен каждый ребенок. Мои детки такие разные: одни открыты, другие замкнутые в себе, третьи неусидчивы, вспыльчивы. </w:t>
      </w:r>
    </w:p>
    <w:p w:rsidR="000C29B2" w:rsidRPr="0055067B" w:rsidRDefault="000C29B2" w:rsidP="00866F9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       Работа в школе - это очень большая ответственность.  Желание ребёнка учиться во многом зависит от учителя, его умения определить возможности школьника, его индивидуальность.     </w:t>
      </w:r>
    </w:p>
    <w:p w:rsidR="000C29B2" w:rsidRPr="0055067B" w:rsidRDefault="000C29B2" w:rsidP="00866F9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        Без интереса к учителю нет интереса к учению. А я не просто учитель, я – первый учитель, который входит в жизнь ребёнка и его семьи. Родители доверяют мне самое дорогое, что у них есть, – своих детей. Наверное, нет на свете ни одного родителя, которого бы не волновало, как его ребёнок будет учиться в школе, какие взаимоотношения у него сложатся с учителем, со сверстниками, насколько учение для него будет радостным и полезным. И от меня, первого учителя, зависит, как сложится школьная жизнь ребёнка.</w:t>
      </w:r>
    </w:p>
    <w:p w:rsidR="000C29B2" w:rsidRPr="0055067B" w:rsidRDefault="000C29B2" w:rsidP="00866F9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«Что мне делать? Он балуется, дерётся? На него все жалуются. Я одна, у нас нет папы…» -  с надеждой на помощь и понимание смотрит на меня мама одного ученика. Как ей помочь? Что посоветовать? Думаю, стараюсь подсказать.</w:t>
      </w:r>
    </w:p>
    <w:p w:rsidR="000C29B2" w:rsidRPr="0055067B" w:rsidRDefault="000C29B2" w:rsidP="00866F9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>Разговор со второй мамой «не клеится»: «Придите, пожалуйста, в школу.  У вашего ребенка проблемы, давайте обсудим, разберемся» В ответ слышу: «Вам надо - Вы и разбирайтесь. Он у меня хороший! Это у Вашей школы проблемы…».  Сдержаться, не заплакать, понять. Может у нее был плохой учитель?  Как быть дальше? Как сделать так, чтобы ее сын не поступил так? На следующий день звонок: «Простите меня! Я не права...» Значит, у меня получилось. Значит можно «достучаться» до каждого.</w:t>
      </w:r>
    </w:p>
    <w:p w:rsidR="000C29B2" w:rsidRPr="0055067B" w:rsidRDefault="000C29B2" w:rsidP="00691E2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>От учителя зависит, как родители будут относиться к школе, станут ли они единомышленниками. Учитель должен видеть в каждом только хорошее.  Ученики и родители ждут справедливости, искренности, честности, мудрости, любви. Именно этот высочайший уровень требований и создает базу для той огромной диспропорции между уровнем возлагаемой на учителя ответственности и его реальными возможностями эту ответственность реализовать.  Поэтому, как бы ни был профессионально подготовлен учитель, он просто обязан постоянно совершенствоваться.  Я стараюсь, чтобы на каждом уроке ребёнок переживал радость открытия, чтобы у него формировалась вера в свои силы.  Какую радость и удовлетворение испытываешь от того, когда порой преображается ребенок, которому дали шанс проявить себя!</w:t>
      </w:r>
    </w:p>
    <w:p w:rsidR="000C29B2" w:rsidRPr="0055067B" w:rsidRDefault="000C29B2" w:rsidP="00691E2C">
      <w:pPr>
        <w:spacing w:line="360" w:lineRule="auto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  Педагог закладывает нравственные начала в человеке, формирует его как личность. Он открывает учащимся новый мир, в котором столько всего интересного; объясняет, помогает понять новый материал. Учит самой сложной науке – науке жизни. </w:t>
      </w:r>
    </w:p>
    <w:p w:rsidR="000C29B2" w:rsidRPr="0055067B" w:rsidRDefault="000C29B2" w:rsidP="00A04BF8">
      <w:pPr>
        <w:spacing w:line="360" w:lineRule="auto"/>
        <w:rPr>
          <w:rFonts w:ascii="Times New Roman" w:hAnsi="Times New Roman"/>
          <w:sz w:val="28"/>
          <w:szCs w:val="28"/>
        </w:rPr>
      </w:pPr>
      <w:r w:rsidRPr="0055067B">
        <w:rPr>
          <w:rFonts w:ascii="Times New Roman" w:hAnsi="Times New Roman"/>
          <w:sz w:val="28"/>
          <w:szCs w:val="28"/>
        </w:rPr>
        <w:t xml:space="preserve">    Когда я готовлюсь к урокам, я всегда стремлюсь только к положительному результату.  Сек</w:t>
      </w:r>
      <w:r w:rsidRPr="0055067B">
        <w:rPr>
          <w:rFonts w:ascii="Times New Roman" w:hAnsi="Times New Roman"/>
          <w:sz w:val="28"/>
          <w:szCs w:val="28"/>
        </w:rPr>
        <w:softHyphen/>
        <w:t xml:space="preserve">рет успеха опытных учителей - в умении управлять деятельностью учащихся.  Анализируя свою работу, понимаю, что с одной стороны знаю достаточно, а с другой – практически ничего. Ещё многому предстоит научиться, многое понять. </w:t>
      </w:r>
    </w:p>
    <w:p w:rsidR="000C29B2" w:rsidRPr="0055067B" w:rsidRDefault="000C29B2" w:rsidP="00A04BF8">
      <w:pPr>
        <w:pStyle w:val="NormalWeb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55067B">
        <w:rPr>
          <w:sz w:val="28"/>
          <w:szCs w:val="28"/>
        </w:rPr>
        <w:t xml:space="preserve"> Проходит время, меняется общество, ничто не стоит на месте.  Изменяются требования к образованию. Каждый из нас должен учиться у времени, в котором живет. </w:t>
      </w:r>
      <w:r w:rsidRPr="0055067B">
        <w:rPr>
          <w:sz w:val="28"/>
          <w:szCs w:val="28"/>
          <w:lang w:eastAsia="en-US"/>
        </w:rPr>
        <w:t xml:space="preserve">Слова М.И. Калинина будут актуальны </w:t>
      </w:r>
      <w:r w:rsidRPr="0055067B">
        <w:rPr>
          <w:sz w:val="28"/>
          <w:szCs w:val="28"/>
        </w:rPr>
        <w:t>всегда:</w:t>
      </w:r>
      <w:r w:rsidRPr="0055067B">
        <w:rPr>
          <w:i/>
          <w:iCs/>
          <w:sz w:val="28"/>
          <w:szCs w:val="28"/>
        </w:rPr>
        <w:t xml:space="preserve"> «Учитель до тех пор учитель, пока учится сам». </w:t>
      </w:r>
      <w:r w:rsidRPr="0055067B">
        <w:rPr>
          <w:sz w:val="28"/>
          <w:szCs w:val="28"/>
        </w:rPr>
        <w:t>Я к этому готова, потому что люблю свою профессию.</w:t>
      </w:r>
    </w:p>
    <w:p w:rsidR="000C29B2" w:rsidRPr="0055067B" w:rsidRDefault="000C29B2" w:rsidP="00A04BF8">
      <w:pPr>
        <w:pStyle w:val="BodyText"/>
        <w:shd w:val="clear" w:color="auto" w:fill="auto"/>
        <w:spacing w:after="0" w:line="360" w:lineRule="auto"/>
        <w:ind w:right="-91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 xml:space="preserve">             По данным социологических исследований, лишь пятая часть россиян относит профессию учителя к категории престижных и привлекательных. Считаю, что это та самая часть россиян, у которых был хороший учитель. </w:t>
      </w:r>
      <w:r w:rsidRPr="0055067B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55067B">
        <w:rPr>
          <w:rFonts w:ascii="Times New Roman" w:hAnsi="Times New Roman"/>
          <w:sz w:val="28"/>
          <w:szCs w:val="28"/>
          <w:lang/>
        </w:rPr>
        <w:t xml:space="preserve">Я верю, что профессию, которую выбрала, можно назвать самой благородной </w:t>
      </w:r>
    </w:p>
    <w:p w:rsidR="000C29B2" w:rsidRPr="0055067B" w:rsidRDefault="000C29B2" w:rsidP="00A04BF8">
      <w:pPr>
        <w:pStyle w:val="BodyText"/>
        <w:shd w:val="clear" w:color="auto" w:fill="auto"/>
        <w:spacing w:after="0" w:line="360" w:lineRule="auto"/>
        <w:ind w:right="-91"/>
        <w:jc w:val="both"/>
        <w:rPr>
          <w:rFonts w:ascii="Times New Roman" w:hAnsi="Times New Roman"/>
          <w:iCs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 xml:space="preserve">на Земле. </w:t>
      </w:r>
    </w:p>
    <w:p w:rsidR="000C29B2" w:rsidRPr="0055067B" w:rsidRDefault="000C29B2" w:rsidP="00A04BF8">
      <w:pPr>
        <w:pStyle w:val="NormalWeb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55067B">
        <w:rPr>
          <w:iCs/>
          <w:sz w:val="28"/>
          <w:szCs w:val="28"/>
        </w:rPr>
        <w:t xml:space="preserve">     Я. А. Коменский </w:t>
      </w:r>
      <w:r w:rsidRPr="0055067B">
        <w:rPr>
          <w:sz w:val="28"/>
          <w:szCs w:val="28"/>
        </w:rPr>
        <w:t xml:space="preserve">считал: </w:t>
      </w:r>
      <w:r w:rsidRPr="0055067B">
        <w:rPr>
          <w:iCs/>
          <w:sz w:val="28"/>
          <w:szCs w:val="28"/>
        </w:rPr>
        <w:t>«</w:t>
      </w:r>
      <w:r w:rsidRPr="0055067B">
        <w:rPr>
          <w:i/>
          <w:iCs/>
          <w:sz w:val="28"/>
          <w:szCs w:val="28"/>
        </w:rPr>
        <w:t>Учителями должны быть лучшие из людей</w:t>
      </w:r>
      <w:r w:rsidRPr="0055067B">
        <w:rPr>
          <w:iCs/>
          <w:sz w:val="28"/>
          <w:szCs w:val="28"/>
        </w:rPr>
        <w:t>». И мне посчастливилось встретить людей, которые соединили в себе высокий профессионализм и лучшие человеческие качества. В первую очередь это мои коллеги:</w:t>
      </w:r>
      <w:r w:rsidRPr="0055067B">
        <w:rPr>
          <w:sz w:val="28"/>
          <w:szCs w:val="28"/>
        </w:rPr>
        <w:t xml:space="preserve"> Кокарева Нина Петровна, Швачко Наталья Валериевна, Круглова Марина Георгиевна. Они своей жизнью показали красоту профессии учителя, ее благородство. Они всегда верили в меня, помогали совершенствоваться. Я благодарна им за помощь в моем профессиональном становлении.</w:t>
      </w:r>
    </w:p>
    <w:p w:rsidR="000C29B2" w:rsidRPr="0055067B" w:rsidRDefault="000C29B2" w:rsidP="00866F90">
      <w:pPr>
        <w:pStyle w:val="NormalWeb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55067B">
        <w:rPr>
          <w:sz w:val="28"/>
          <w:szCs w:val="28"/>
        </w:rPr>
        <w:t>У меня всегда были хорошие дети (я знаю –   плохих нет) и родители, которые не дают мне останавливаться на достигнутом, а помогают двигаться вперед.  Такие слова благодарности дают силы расти:</w:t>
      </w:r>
    </w:p>
    <w:p w:rsidR="000C29B2" w:rsidRPr="0055067B" w:rsidRDefault="000C29B2" w:rsidP="00866F90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Учитель, благородное призвание!</w:t>
      </w:r>
    </w:p>
    <w:p w:rsidR="000C29B2" w:rsidRPr="0055067B" w:rsidRDefault="000C29B2" w:rsidP="00866F90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И с уважением наш класс</w:t>
      </w:r>
    </w:p>
    <w:p w:rsidR="000C29B2" w:rsidRPr="0055067B" w:rsidRDefault="000C29B2" w:rsidP="00866F90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Спасибо говорит за Ваши знания</w:t>
      </w:r>
    </w:p>
    <w:p w:rsidR="000C29B2" w:rsidRPr="0055067B" w:rsidRDefault="000C29B2" w:rsidP="00866F90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И за заботу к каждому из нас.</w:t>
      </w:r>
    </w:p>
    <w:p w:rsidR="000C29B2" w:rsidRPr="0055067B" w:rsidRDefault="000C29B2" w:rsidP="00866F90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И будни школьные как праздник</w:t>
      </w:r>
    </w:p>
    <w:p w:rsidR="000C29B2" w:rsidRPr="0055067B" w:rsidRDefault="000C29B2" w:rsidP="00866F90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От нашей теплой дружбы с Вами.</w:t>
      </w:r>
    </w:p>
    <w:p w:rsidR="000C29B2" w:rsidRPr="0055067B" w:rsidRDefault="000C29B2" w:rsidP="000950C5">
      <w:pPr>
        <w:pStyle w:val="BodyText"/>
        <w:shd w:val="clear" w:color="auto" w:fill="auto"/>
        <w:spacing w:after="0" w:line="276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Спасибо, что Вы рядом с нами!</w:t>
      </w:r>
    </w:p>
    <w:p w:rsidR="000C29B2" w:rsidRPr="0055067B" w:rsidRDefault="000C29B2" w:rsidP="000950C5">
      <w:pPr>
        <w:pStyle w:val="BodyText"/>
        <w:shd w:val="clear" w:color="auto" w:fill="auto"/>
        <w:spacing w:after="0" w:line="276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</w:p>
    <w:p w:rsidR="000C29B2" w:rsidRPr="0055067B" w:rsidRDefault="000C29B2" w:rsidP="00061239">
      <w:pPr>
        <w:pStyle w:val="BodyText"/>
        <w:shd w:val="clear" w:color="auto" w:fill="auto"/>
        <w:spacing w:after="0" w:line="360" w:lineRule="auto"/>
        <w:ind w:right="-91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Я снова иду в школу…</w:t>
      </w:r>
    </w:p>
    <w:p w:rsidR="000C29B2" w:rsidRPr="0055067B" w:rsidRDefault="000C29B2" w:rsidP="000950C5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-Галина Васильевна! Вы самая любимая.</w:t>
      </w:r>
    </w:p>
    <w:p w:rsidR="000C29B2" w:rsidRPr="0055067B" w:rsidRDefault="000C29B2" w:rsidP="000950C5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-Почему Вас вчера не было?</w:t>
      </w:r>
      <w:bookmarkStart w:id="0" w:name="_GoBack"/>
      <w:bookmarkEnd w:id="0"/>
    </w:p>
    <w:p w:rsidR="000C29B2" w:rsidRPr="0055067B" w:rsidRDefault="000C29B2" w:rsidP="00061239">
      <w:pPr>
        <w:pStyle w:val="BodyText"/>
        <w:shd w:val="clear" w:color="auto" w:fill="auto"/>
        <w:spacing w:after="0" w:line="360" w:lineRule="auto"/>
        <w:ind w:right="-91" w:firstLine="905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-Мама, а как здесь решить? Ой…</w:t>
      </w:r>
    </w:p>
    <w:p w:rsidR="000C29B2" w:rsidRPr="0055067B" w:rsidRDefault="000C29B2" w:rsidP="00061239">
      <w:pPr>
        <w:pStyle w:val="BodyText"/>
        <w:shd w:val="clear" w:color="auto" w:fill="auto"/>
        <w:spacing w:after="0" w:line="360" w:lineRule="auto"/>
        <w:ind w:right="-91"/>
        <w:jc w:val="both"/>
        <w:rPr>
          <w:rFonts w:ascii="Times New Roman" w:hAnsi="Times New Roman"/>
          <w:sz w:val="28"/>
          <w:szCs w:val="28"/>
          <w:lang/>
        </w:rPr>
      </w:pPr>
      <w:r w:rsidRPr="0055067B">
        <w:rPr>
          <w:rFonts w:ascii="Times New Roman" w:hAnsi="Times New Roman"/>
          <w:sz w:val="28"/>
          <w:szCs w:val="28"/>
          <w:lang/>
        </w:rPr>
        <w:t>Это моя награда! А ради этого стоит жить и работать.</w:t>
      </w:r>
    </w:p>
    <w:sectPr w:rsidR="000C29B2" w:rsidRPr="0055067B" w:rsidSect="00B8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9B2" w:rsidRDefault="000C29B2" w:rsidP="00F81351">
      <w:pPr>
        <w:spacing w:after="0" w:line="240" w:lineRule="auto"/>
      </w:pPr>
      <w:r>
        <w:separator/>
      </w:r>
    </w:p>
  </w:endnote>
  <w:endnote w:type="continuationSeparator" w:id="0">
    <w:p w:rsidR="000C29B2" w:rsidRDefault="000C29B2" w:rsidP="00F81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9B2" w:rsidRDefault="000C29B2" w:rsidP="00F81351">
      <w:pPr>
        <w:spacing w:after="0" w:line="240" w:lineRule="auto"/>
      </w:pPr>
      <w:r>
        <w:separator/>
      </w:r>
    </w:p>
  </w:footnote>
  <w:footnote w:type="continuationSeparator" w:id="0">
    <w:p w:rsidR="000C29B2" w:rsidRDefault="000C29B2" w:rsidP="00F813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F3F"/>
    <w:rsid w:val="00061239"/>
    <w:rsid w:val="000614C4"/>
    <w:rsid w:val="000950C5"/>
    <w:rsid w:val="000C29B2"/>
    <w:rsid w:val="000D421B"/>
    <w:rsid w:val="000E7F19"/>
    <w:rsid w:val="001021F7"/>
    <w:rsid w:val="00104711"/>
    <w:rsid w:val="00141B12"/>
    <w:rsid w:val="00160F47"/>
    <w:rsid w:val="001B1668"/>
    <w:rsid w:val="001B6584"/>
    <w:rsid w:val="001D0E82"/>
    <w:rsid w:val="00235A8A"/>
    <w:rsid w:val="00267456"/>
    <w:rsid w:val="003031BC"/>
    <w:rsid w:val="00311286"/>
    <w:rsid w:val="003675E8"/>
    <w:rsid w:val="00376E2F"/>
    <w:rsid w:val="003805CB"/>
    <w:rsid w:val="003E2971"/>
    <w:rsid w:val="00417212"/>
    <w:rsid w:val="00444E0D"/>
    <w:rsid w:val="004A19D8"/>
    <w:rsid w:val="00502A1E"/>
    <w:rsid w:val="0055067B"/>
    <w:rsid w:val="0056238A"/>
    <w:rsid w:val="005E5208"/>
    <w:rsid w:val="005E7D5B"/>
    <w:rsid w:val="00643F42"/>
    <w:rsid w:val="00691E2C"/>
    <w:rsid w:val="00695F42"/>
    <w:rsid w:val="006A3205"/>
    <w:rsid w:val="006A6AF8"/>
    <w:rsid w:val="0078447E"/>
    <w:rsid w:val="007B6DA1"/>
    <w:rsid w:val="007C2F3F"/>
    <w:rsid w:val="00866F90"/>
    <w:rsid w:val="0088162E"/>
    <w:rsid w:val="00885D52"/>
    <w:rsid w:val="008B170A"/>
    <w:rsid w:val="008B2798"/>
    <w:rsid w:val="0094217F"/>
    <w:rsid w:val="009738B4"/>
    <w:rsid w:val="00A04BF8"/>
    <w:rsid w:val="00A32AE8"/>
    <w:rsid w:val="00B05A50"/>
    <w:rsid w:val="00B349F0"/>
    <w:rsid w:val="00B67803"/>
    <w:rsid w:val="00B87555"/>
    <w:rsid w:val="00BF1980"/>
    <w:rsid w:val="00C25891"/>
    <w:rsid w:val="00CE705A"/>
    <w:rsid w:val="00CF7F67"/>
    <w:rsid w:val="00D76926"/>
    <w:rsid w:val="00D85056"/>
    <w:rsid w:val="00DA49B9"/>
    <w:rsid w:val="00DC302E"/>
    <w:rsid w:val="00EB4B38"/>
    <w:rsid w:val="00EC539D"/>
    <w:rsid w:val="00F06404"/>
    <w:rsid w:val="00F30222"/>
    <w:rsid w:val="00F522DE"/>
    <w:rsid w:val="00F81351"/>
    <w:rsid w:val="00FE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555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4B38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1047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4B38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471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Strong">
    <w:name w:val="Strong"/>
    <w:basedOn w:val="DefaultParagraphFont"/>
    <w:uiPriority w:val="99"/>
    <w:qFormat/>
    <w:rsid w:val="004A19D8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4A19D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A19D8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417212"/>
    <w:rPr>
      <w:lang w:eastAsia="en-US"/>
    </w:rPr>
  </w:style>
  <w:style w:type="paragraph" w:styleId="NormalWeb">
    <w:name w:val="Normal (Web)"/>
    <w:basedOn w:val="Normal"/>
    <w:uiPriority w:val="99"/>
    <w:rsid w:val="004172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Address">
    <w:name w:val="HTML Address"/>
    <w:basedOn w:val="Normal"/>
    <w:link w:val="HTMLAddressChar"/>
    <w:uiPriority w:val="99"/>
    <w:semiHidden/>
    <w:rsid w:val="006A6AF8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sid w:val="006A6AF8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6A6AF8"/>
    <w:rPr>
      <w:sz w:val="26"/>
      <w:shd w:val="clear" w:color="auto" w:fill="FFFFFF"/>
    </w:rPr>
  </w:style>
  <w:style w:type="character" w:customStyle="1" w:styleId="Calibri">
    <w:name w:val="Основной текст + Calibri"/>
    <w:aliases w:val="14 pt,Курсив"/>
    <w:basedOn w:val="BodyTextChar"/>
    <w:uiPriority w:val="99"/>
    <w:rsid w:val="006A6AF8"/>
    <w:rPr>
      <w:rFonts w:ascii="Calibri" w:hAnsi="Calibri" w:cs="Calibri"/>
      <w:i/>
      <w:iCs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6A6AF8"/>
    <w:pPr>
      <w:shd w:val="clear" w:color="auto" w:fill="FFFFFF"/>
      <w:spacing w:after="480" w:line="240" w:lineRule="atLeast"/>
    </w:pPr>
    <w:rPr>
      <w:sz w:val="26"/>
      <w:szCs w:val="26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3031BC"/>
    <w:rPr>
      <w:rFonts w:cs="Times New Roman"/>
      <w:lang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6A6AF8"/>
    <w:rPr>
      <w:rFonts w:cs="Times New Roman"/>
    </w:rPr>
  </w:style>
  <w:style w:type="character" w:customStyle="1" w:styleId="414pt">
    <w:name w:val="Заголовок №4 + 14 pt"/>
    <w:basedOn w:val="DefaultParagraphFont"/>
    <w:uiPriority w:val="99"/>
    <w:rsid w:val="006A6AF8"/>
    <w:rPr>
      <w:rFonts w:ascii="Times New Roman" w:hAnsi="Times New Roman" w:cs="Times New Roman"/>
      <w:spacing w:val="0"/>
      <w:sz w:val="28"/>
      <w:szCs w:val="28"/>
    </w:rPr>
  </w:style>
  <w:style w:type="character" w:styleId="Emphasis">
    <w:name w:val="Emphasis"/>
    <w:basedOn w:val="DefaultParagraphFont"/>
    <w:uiPriority w:val="99"/>
    <w:qFormat/>
    <w:rsid w:val="00F81351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F8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135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1351"/>
    <w:rPr>
      <w:rFonts w:cs="Times New Roman"/>
    </w:rPr>
  </w:style>
  <w:style w:type="character" w:styleId="IntenseEmphasis">
    <w:name w:val="Intense Emphasis"/>
    <w:basedOn w:val="DefaultParagraphFont"/>
    <w:uiPriority w:val="99"/>
    <w:qFormat/>
    <w:rsid w:val="001B1668"/>
    <w:rPr>
      <w:rFonts w:cs="Times New Roman"/>
      <w:i/>
      <w:iCs/>
      <w:color w:val="5B9BD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77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777">
          <w:marLeft w:val="0"/>
          <w:marRight w:val="15"/>
          <w:marTop w:val="60"/>
          <w:marBottom w:val="0"/>
          <w:divBdr>
            <w:top w:val="single" w:sz="2" w:space="0" w:color="222222"/>
            <w:left w:val="single" w:sz="2" w:space="0" w:color="222222"/>
            <w:bottom w:val="single" w:sz="2" w:space="0" w:color="222222"/>
            <w:right w:val="single" w:sz="2" w:space="0" w:color="222222"/>
          </w:divBdr>
          <w:divsChild>
            <w:div w:id="1841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67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udrost.ru/tema/vospitaniye-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4</Pages>
  <Words>940</Words>
  <Characters>5363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прыф</dc:creator>
  <cp:keywords/>
  <dc:description/>
  <cp:lastModifiedBy> </cp:lastModifiedBy>
  <cp:revision>14</cp:revision>
  <dcterms:created xsi:type="dcterms:W3CDTF">2014-11-21T15:44:00Z</dcterms:created>
  <dcterms:modified xsi:type="dcterms:W3CDTF">2015-01-20T20:00:00Z</dcterms:modified>
</cp:coreProperties>
</file>